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7A3DD0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D3BD7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</w:t>
            </w:r>
            <w:r>
              <w:rPr>
                <w:b/>
                <w:bCs/>
                <w:sz w:val="30"/>
                <w:szCs w:val="30"/>
                <w:rtl/>
              </w:rPr>
              <w:t>الثالث</w:t>
            </w:r>
            <w:r w:rsidRPr="00C37D67">
              <w:rPr>
                <w:b/>
                <w:bCs/>
                <w:sz w:val="30"/>
                <w:szCs w:val="30"/>
                <w:rtl/>
              </w:rPr>
              <w:t xml:space="preserve">    اسم المدرسة: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162BE8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162BE8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162BE8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4537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أي القوى تؤثر عن بُعد</w:t>
            </w: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؟</w:t>
            </w:r>
          </w:p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A3DD0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15:20 قصاصة ورق – مسطرة بلاستيكية – قطعة صوف</w:t>
            </w:r>
          </w:p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A3DD0" w:rsidRPr="00C37D67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9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4537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p w:rsidR="007A3DD0" w:rsidRPr="00664D5F" w:rsidRDefault="007A3DD0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الشحنات المتماثلة و المختلفة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8558EC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7A3DD0" w:rsidRDefault="007A3DD0" w:rsidP="008558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 شريط لاصق شفاف / حامل حديد / طاولة / مشط</w:t>
            </w:r>
          </w:p>
          <w:p w:rsidR="007A3DD0" w:rsidRPr="00183B4A" w:rsidRDefault="007A3DD0" w:rsidP="008558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10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4537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p w:rsidR="007A3DD0" w:rsidRPr="00664D5F" w:rsidRDefault="007A3DD0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فصل الشحنة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7A3DD0" w:rsidRPr="00431251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قضيب مطاط صلب / صوف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90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4537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8558E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القوى المؤثرة في الأجسام المشحونة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</w:p>
          <w:p w:rsidR="007A3DD0" w:rsidRDefault="007A3DD0" w:rsidP="008558E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>قضيبان زجاجيان / قضيبان مطاط / صوف / حرير</w:t>
            </w:r>
          </w:p>
          <w:p w:rsidR="007A3DD0" w:rsidRPr="00183B4A" w:rsidRDefault="007A3DD0" w:rsidP="008558E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4537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A3DD0" w:rsidRPr="00183B4A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الكشاف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7A3DD0" w:rsidRPr="00183B4A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كشاف كهربائي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162BE8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162BE8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rPr>
                <w:b/>
                <w:bCs/>
                <w:sz w:val="26"/>
                <w:szCs w:val="26"/>
                <w:rtl/>
              </w:rPr>
            </w:pPr>
            <w:r w:rsidRPr="00CC6C36">
              <w:rPr>
                <w:b/>
                <w:bCs/>
                <w:sz w:val="30"/>
                <w:szCs w:val="30"/>
                <w:rtl/>
              </w:rPr>
              <w:t xml:space="preserve">المادة: </w:t>
            </w:r>
            <w:r w:rsidRPr="00CC6C36">
              <w:rPr>
                <w:b/>
                <w:bCs/>
                <w:sz w:val="28"/>
                <w:szCs w:val="28"/>
                <w:rtl/>
              </w:rPr>
              <w:t xml:space="preserve"> فيزياء</w:t>
            </w:r>
            <w:r w:rsidRPr="00CC6C36">
              <w:rPr>
                <w:b/>
                <w:bCs/>
                <w:sz w:val="30"/>
                <w:szCs w:val="30"/>
                <w:rtl/>
              </w:rPr>
              <w:t xml:space="preserve">    الفصل الدراسي: الأول     المرحلة: ثانوي     الصف: الأول    اسم المدرسة:                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2B0FBA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A22003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الشحن بالتوصيل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8558EC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كشاف كهربائي / قضيب زجاج / قضيب مطاط / صوف / حرير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A22003">
        <w:trPr>
          <w:trHeight w:val="79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الشحن بالحث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8558EC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rtl/>
              </w:rPr>
              <w:t>كرتان معدنيتان / حاملان خشبيان / قضيب مطاط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كيف تشحن الأجسام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A22003" w:rsidRDefault="007A3DD0" w:rsidP="00A22003">
            <w:pPr>
              <w:spacing w:line="211" w:lineRule="auto"/>
              <w:jc w:val="center"/>
              <w:rPr>
                <w:b/>
                <w:bCs/>
                <w:sz w:val="23"/>
                <w:szCs w:val="23"/>
                <w:rtl/>
              </w:rPr>
            </w:pPr>
            <w:r w:rsidRPr="00A22003">
              <w:rPr>
                <w:b/>
                <w:bCs/>
                <w:sz w:val="23"/>
                <w:szCs w:val="23"/>
                <w:rtl/>
              </w:rPr>
              <w:t xml:space="preserve">دليل التجارب </w:t>
            </w:r>
            <w:r>
              <w:rPr>
                <w:b/>
                <w:bCs/>
                <w:sz w:val="23"/>
                <w:szCs w:val="23"/>
                <w:rtl/>
              </w:rPr>
              <w:t>العملية</w:t>
            </w:r>
            <w:r w:rsidRPr="00A22003">
              <w:rPr>
                <w:b/>
                <w:bCs/>
                <w:sz w:val="23"/>
                <w:szCs w:val="23"/>
                <w:rtl/>
              </w:rPr>
              <w:t xml:space="preserve"> 17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قضيب نايلون / قضيب زجاجي / قطعة صوف / قطعة حرير / كرة بيلسان / كشاف كهربائي / جهاز توليد كهرباء ساكنة / لمبة نيون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8558EC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التأريض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كشاف كهربائي / قضيب مطاط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558EC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286EE6" w:rsidRDefault="007A3DD0" w:rsidP="00286EE6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قانون كولوم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558E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855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E45C5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قضيب عازل / ثلاث كرات صغيرة موصلة / سلك رفيع  / اناء زجاجي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A22003">
        <w:trPr>
          <w:trHeight w:val="55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spacing w:line="211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A22003">
              <w:rPr>
                <w:b/>
                <w:bCs/>
                <w:sz w:val="25"/>
                <w:szCs w:val="25"/>
                <w:rtl/>
              </w:rPr>
              <w:t>كيف يمكنك اختبار قدرة المواد على الاحتفاظ بالشحنات الموجبة و السالبة؟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A22003" w:rsidRDefault="007A3DD0" w:rsidP="00A2200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22003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A22003" w:rsidRDefault="007A3DD0" w:rsidP="00A22003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A22003">
              <w:rPr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558E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A22003" w:rsidRDefault="007A3DD0" w:rsidP="008558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A3DD0" w:rsidRPr="00A22003" w:rsidRDefault="007A3DD0" w:rsidP="008558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ar-EG"/>
              </w:rPr>
            </w:pPr>
            <w:r w:rsidRPr="00A2200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مسطرة بلاستيكية طولها </w:t>
            </w:r>
            <w:r w:rsidRPr="00A22003">
              <w:rPr>
                <w:rFonts w:ascii="Arial" w:hAnsi="Arial" w:cs="Arial"/>
                <w:b/>
                <w:bCs/>
                <w:sz w:val="24"/>
                <w:szCs w:val="24"/>
              </w:rPr>
              <w:t>15 Cm</w:t>
            </w:r>
            <w:r w:rsidRPr="00A22003">
              <w:rPr>
                <w:rFonts w:ascii="Arial" w:hAnsi="Arial" w:cs="Arial"/>
                <w:b/>
                <w:bCs/>
                <w:sz w:val="24"/>
                <w:szCs w:val="24"/>
                <w:rtl/>
                <w:lang w:bidi="ar-EG"/>
              </w:rPr>
              <w:t xml:space="preserve"> / خيط / حامل حلقي مع حلقة / شريط لاصق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2B0FBA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B004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8B004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كيف تتفاعل الأجسام المشحونة عن بُعد؟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97F6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8B004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B0044">
            <w:pPr>
              <w:spacing w:line="211" w:lineRule="auto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  <w:p w:rsidR="007A3DD0" w:rsidRPr="00D41374" w:rsidRDefault="007A3DD0" w:rsidP="008B0044">
            <w:pPr>
              <w:spacing w:line="211" w:lineRule="auto"/>
              <w:jc w:val="center"/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6"/>
                <w:szCs w:val="26"/>
                <w:rtl/>
              </w:rPr>
              <w:t xml:space="preserve">بالونين / خيط طوله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1/2 m</w:t>
            </w:r>
            <w:r>
              <w:rPr>
                <w:rFonts w:cs="Times New Roman"/>
                <w:b/>
                <w:bCs/>
                <w:sz w:val="26"/>
                <w:szCs w:val="26"/>
                <w:rtl/>
                <w:lang w:bidi="ar-EG"/>
              </w:rPr>
              <w:t xml:space="preserve"> شريط لاصق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73380A">
            <w:pPr>
              <w:rPr>
                <w:sz w:val="26"/>
                <w:szCs w:val="26"/>
                <w:rtl/>
              </w:rPr>
            </w:pPr>
          </w:p>
          <w:p w:rsidR="007A3DD0" w:rsidRPr="0073380A" w:rsidRDefault="007A3DD0" w:rsidP="0073380A">
            <w:pPr>
              <w:rPr>
                <w:sz w:val="26"/>
                <w:szCs w:val="26"/>
                <w:rtl/>
              </w:rPr>
            </w:pPr>
          </w:p>
        </w:tc>
      </w:tr>
      <w:tr w:rsidR="007A3DD0" w:rsidRPr="00864537" w:rsidTr="008B004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8B004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تمثيل المجال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97F6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8B004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8B004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  <w:p w:rsidR="007A3DD0" w:rsidRPr="00D41374" w:rsidRDefault="007A3DD0" w:rsidP="008B004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اشكال للمجال الكهربائي من شحنة موجبة و سالبة وشحنات مختلفة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B004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BA2AF7" w:rsidRDefault="007A3DD0" w:rsidP="008B004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مولد فان دي جراف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33A0F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B004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8B00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مولد فان دي جراف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B004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97F62" w:rsidRDefault="007A3DD0" w:rsidP="008B004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تجربة المجالات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 </w:t>
            </w:r>
            <w:r w:rsidRPr="00897F62">
              <w:rPr>
                <w:b/>
                <w:bCs/>
                <w:sz w:val="24"/>
                <w:szCs w:val="24"/>
                <w:rtl/>
              </w:rPr>
              <w:t xml:space="preserve"> الطالب</w:t>
            </w:r>
          </w:p>
          <w:p w:rsidR="007A3DD0" w:rsidRPr="0061512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8B004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8B00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كرة بيلسان / خيط نايلون طوله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20 Cm</w:t>
            </w: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 / ماصة عصير بلاستيكية / لوحا بلاستيكيا مربع الشكل أبعاده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30 cm x 30 cm</w:t>
            </w: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2B0FBA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2B0FBA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2B0FBA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2B0FBA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97250B" w:rsidRDefault="007A3DD0" w:rsidP="00E94E6D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تجربة قطرة الزيت لمليكان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A3DD0" w:rsidRDefault="007A3DD0" w:rsidP="00E94E6D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Pr="00416D30" w:rsidRDefault="007A3DD0" w:rsidP="00E94E6D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E94E6D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E94E6D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8B0044"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>مرزاز / بطارية / قطرات زيت / لوحان مشحونان / مجهر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DA5046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E94E6D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توزيع الشحنات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Default="007A3DD0" w:rsidP="00DA5046">
            <w:pPr>
              <w:jc w:val="center"/>
            </w:pPr>
            <w:r>
              <w:rPr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E94E6D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7D19F3" w:rsidRDefault="007A3DD0" w:rsidP="00E94E6D">
            <w:pPr>
              <w:jc w:val="center"/>
              <w:rPr>
                <w:rFonts w:cs="Times New Roman"/>
                <w:b/>
                <w:bCs/>
                <w:sz w:val="23"/>
                <w:szCs w:val="23"/>
                <w:rtl/>
                <w:lang w:bidi="ar-EG"/>
              </w:rPr>
            </w:pP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>كرتان فلزيتان احدهما مشحونة والاخري متعادلة متساويتان فى الحجم / كرة صغيرة الحجم / حاملين خشبين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E94E6D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A8457C">
        <w:trPr>
          <w:trHeight w:val="539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7D19F3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المكثف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Default="007A3DD0" w:rsidP="00DA5046">
            <w:pPr>
              <w:jc w:val="center"/>
            </w:pPr>
            <w:r>
              <w:rPr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DA504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مجموعة مكثفات مختلفة الشكل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826EE" w:rsidRDefault="007A3DD0" w:rsidP="00A8457C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كيف يتغير الزمن اللازم لشحن مكثفات مختلفة بتغير سعاتها؟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A46A0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Pr="00615122" w:rsidRDefault="007A3DD0" w:rsidP="00A46A00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DA504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بطارية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9V</w:t>
            </w: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 / فولتميتر / مشابك أو مرابط خاصة ببطارية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9V</w:t>
            </w: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 / مقاومة كهربائية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47KΩ</w:t>
            </w: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 / اسلاك توصيل / ساعة إيقاف / مفتاح كهربائي / مكثفات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1000μF</w:t>
            </w: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 و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500μF</w:t>
            </w:r>
            <w:r w:rsidRPr="00A8457C"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  <w:t xml:space="preserve"> و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240μF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7A3DD0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DA5046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كيف يمكن تخرين كميات كبيرة من الشحنات؟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16D30" w:rsidRDefault="007A3DD0" w:rsidP="00A46A0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دليل التجارب العملية 22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DA5046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DA504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مكثفان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1 farad</w:t>
            </w: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 / مولد كهربائي يعمل يدوياً / ملى أميتر / اسلاك توصيل / مفتاح كهربائي / ساعة ايقاف / دايود مشع للضوء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LED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DA5046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7A3DD0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A8457C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31B21" w:rsidRDefault="007A3DD0" w:rsidP="00A8457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هل الطاقة محفوظة في عملية تسخين الماء 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A8457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دليل التجارب العملية 28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A8457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 w:rsidRPr="00A8457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rtl/>
              </w:rPr>
              <w:t>كوب كبير من البوليسترين / ملف تسخين / مصدر قدرة / أسلاك توصيل / أميتر / مقاومة كهربائية / فولتميتر / مقياس درجة حرارة سيليزي / ميزان / ساعة ايقاف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A8457C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7A3DD0" w:rsidRPr="00183B4A" w:rsidRDefault="007A3DD0" w:rsidP="00183B4A">
      <w:pPr>
        <w:tabs>
          <w:tab w:val="left" w:pos="1768"/>
        </w:tabs>
        <w:rPr>
          <w:rtl/>
        </w:rPr>
      </w:pPr>
    </w:p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</w:t>
            </w:r>
            <w:r>
              <w:rPr>
                <w:b/>
                <w:bCs/>
                <w:sz w:val="30"/>
                <w:szCs w:val="30"/>
                <w:rtl/>
              </w:rPr>
              <w:t>الثالث</w:t>
            </w:r>
            <w:r w:rsidRPr="00C37D67">
              <w:rPr>
                <w:b/>
                <w:bCs/>
                <w:sz w:val="30"/>
                <w:szCs w:val="30"/>
                <w:rtl/>
              </w:rPr>
              <w:t xml:space="preserve">    اسم المدرسة: </w:t>
            </w:r>
            <w:r>
              <w:rPr>
                <w:b/>
                <w:bCs/>
                <w:sz w:val="30"/>
                <w:szCs w:val="30"/>
                <w:rtl/>
              </w:rPr>
              <w:t>عكاظ الثانوية الأهلية</w:t>
            </w:r>
            <w:r w:rsidRPr="00C37D67">
              <w:rPr>
                <w:b/>
                <w:bCs/>
                <w:sz w:val="30"/>
                <w:szCs w:val="30"/>
                <w:rtl/>
              </w:rPr>
              <w:t xml:space="preserve">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هل يمكنك إنارة مصباح كهربائي؟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C37D67" w:rsidRDefault="007A3DD0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73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مصباح كهربائح / سلك / بطارية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ما العلاقة بين  الجهد و التيار؟ وما العلاقة بين المقاومة و التيار؟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183B4A" w:rsidRDefault="007A3DD0" w:rsidP="004973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 w:rsidRPr="0049739E">
              <w:rPr>
                <w:rFonts w:ascii="Arial" w:hAnsi="Arial" w:cs="Arial"/>
                <w:b/>
                <w:bCs/>
                <w:rtl/>
              </w:rPr>
              <w:t xml:space="preserve">أربع بطاريات </w:t>
            </w:r>
            <w:r w:rsidRPr="0049739E">
              <w:rPr>
                <w:rFonts w:ascii="Arial" w:hAnsi="Arial" w:cs="Arial"/>
                <w:b/>
                <w:bCs/>
              </w:rPr>
              <w:t>1.5V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/ اربع حوامل للبطاريات / أميتر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500μA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10KΩ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20KΩ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30KΩ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40KΩ</w:t>
            </w:r>
            <w:r w:rsidRPr="0049739E">
              <w:rPr>
                <w:rFonts w:ascii="Arial" w:hAnsi="Arial" w:cs="Arial"/>
                <w:b/>
                <w:bCs/>
                <w:rtl/>
                <w:lang w:bidi="ar-EG"/>
              </w:rPr>
              <w:t xml:space="preserve"> خمس أسلاك مزودة بمشابك فم التمساح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10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p w:rsidR="007A3DD0" w:rsidRPr="00664D5F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كيف تحمي الُمنصهرات الكهربائية الدوائر الكهربائية؟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103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7A3DD0" w:rsidRPr="00431251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بطارية جهدها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9V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  <w:t xml:space="preserve"> / مصباح كهربائي / قاعدة مصباح / سلك مواعين / سلك نحاسي / مفتاح كهربائي / وعاء زجاجي صغير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49739E">
        <w:trPr>
          <w:trHeight w:val="80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دوائر التوالى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104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</w:p>
          <w:p w:rsidR="007A3DD0" w:rsidRPr="00183B4A" w:rsidRDefault="007A3DD0" w:rsidP="0049739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>مصباحان كهربائيان /  قاعدة مصباح / بطارية / اسلاك توصيل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49739E">
        <w:trPr>
          <w:trHeight w:val="8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31B21" w:rsidRDefault="007A3DD0" w:rsidP="00031B2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031B21">
              <w:rPr>
                <w:rFonts w:cs="Times New Roman"/>
                <w:b/>
                <w:bCs/>
                <w:sz w:val="24"/>
                <w:szCs w:val="24"/>
                <w:rtl/>
              </w:rPr>
              <w:t>دوائر التوازي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110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31B21" w:rsidRDefault="007A3DD0" w:rsidP="00031B2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>مصباحان كهربائيان /  قاعدة مصباح / بطارية / اسلاك توصيل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031B2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كيف تعمل المقاومات الموصلة معاً على التوازي؟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دليل التجارب العملية34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031B2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 xml:space="preserve">مصدر قدرة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ثلاث مقاومات قدرتها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0.5 W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وقيمتها بين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150 – 330 Ω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مقاومة غير معلومة المقدار / أسلاك توصيل / مفتاح كهربائي / فولتميتر / ملى أميتر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C6C36">
              <w:rPr>
                <w:b/>
                <w:bCs/>
                <w:sz w:val="30"/>
                <w:szCs w:val="30"/>
                <w:rtl/>
              </w:rPr>
              <w:t xml:space="preserve">المادة: </w:t>
            </w:r>
            <w:r w:rsidRPr="00CC6C36">
              <w:rPr>
                <w:b/>
                <w:bCs/>
                <w:sz w:val="28"/>
                <w:szCs w:val="28"/>
                <w:rtl/>
              </w:rPr>
              <w:t xml:space="preserve"> فيزياء</w:t>
            </w:r>
            <w:r w:rsidRPr="00CC6C36">
              <w:rPr>
                <w:b/>
                <w:bCs/>
                <w:sz w:val="30"/>
                <w:szCs w:val="30"/>
                <w:rtl/>
              </w:rPr>
              <w:t xml:space="preserve">    الفصل الدراسي: الأول     المرحلة: ثانوي     الصف: الأول    اسم المدرسة:                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0E624C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أدوات السلامة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114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7343E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قاطع الدائرة الكهربائية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E624C" w:rsidRDefault="007A3DD0" w:rsidP="00C21CC4">
            <w:pPr>
              <w:spacing w:line="211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0E624C">
              <w:rPr>
                <w:b/>
                <w:bCs/>
                <w:sz w:val="25"/>
                <w:szCs w:val="25"/>
                <w:rtl/>
              </w:rPr>
              <w:t>ما العلاقة بين التيار و فرق الجهد و المقاومة في دوائر التوالي مقارنة بالعلاقة الخاصة بها في دوائر التوازي؟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7343E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 xml:space="preserve">مصدر قدرة قليل الجهد / قاعدتا مصباح / مصباحان كهربيان صغيرتان / أميتر ذو مدى تدريج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 – 500 mA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فولتميتر ذو مدى تدريج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 – 30 V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عشرة أسلاك نحاسية مزودة بمشابك فم تمساح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في أى اتجاه تؤثر المجالات المغناطيسية؟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133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811BE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مغناطيسان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286EE6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كيف تؤثر المغانط في المواد الأخرى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C21CC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431251" w:rsidRDefault="007A3DD0" w:rsidP="00C21CC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مغناطيس / مسمار / دبابيس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122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76FB6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المجالات المغناطيسية حول المغانط الدائمة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7A3DD0" w:rsidRPr="005811BE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مغناطيس / برادة حديد / ورقة بيضاء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خطوط المجال المغناطيسي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  <w:p w:rsidR="007A3DD0" w:rsidRPr="00D41374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6"/>
                <w:szCs w:val="26"/>
                <w:rtl/>
              </w:rPr>
              <w:t>مغناطيسان / برادة حديد / ورقة بيضاء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rPr>
                <w:sz w:val="26"/>
                <w:szCs w:val="26"/>
                <w:rtl/>
              </w:rPr>
            </w:pPr>
          </w:p>
          <w:p w:rsidR="007A3DD0" w:rsidRPr="0073380A" w:rsidRDefault="007A3DD0" w:rsidP="00C21CC4">
            <w:pPr>
              <w:rPr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الكهرومغناطيسية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مصدر تيار / سلك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BA2AF7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القاعدة الأولى لليد اليمني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F62">
              <w:rPr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33A0F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سلك / بطارية / اربع بوصلات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المجال المغناطيسي بالقرب من ملف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 </w:t>
            </w:r>
            <w:r w:rsidRPr="00897F62">
              <w:rPr>
                <w:b/>
                <w:bCs/>
                <w:sz w:val="24"/>
                <w:szCs w:val="24"/>
                <w:rtl/>
              </w:rPr>
              <w:t xml:space="preserve"> الطالب</w:t>
            </w:r>
          </w:p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139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ملف / مصدر للتيار الكهربائي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97250B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المجالات المغناطيسية ثلاثية الأبعاد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Pr="00416D3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>مسمار / خيط / شريط لاصق / ملف / مصدر للجهد / مغناطيس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القوى المؤثرة في التيارات الكهربائية المارة في مجالات مغناطيسية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Default="007A3DD0" w:rsidP="00C21CC4">
            <w:pPr>
              <w:jc w:val="center"/>
            </w:pPr>
            <w:r>
              <w:rPr>
                <w:b/>
                <w:bCs/>
                <w:sz w:val="24"/>
                <w:szCs w:val="24"/>
                <w:rtl/>
              </w:rPr>
              <w:t>143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>بطارية / مغناطيسان / سلك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270852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الجلفانومترات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Default="007A3DD0" w:rsidP="00C21CC4">
            <w:pPr>
              <w:jc w:val="center"/>
            </w:pPr>
            <w:r>
              <w:rPr>
                <w:b/>
                <w:bCs/>
                <w:sz w:val="24"/>
                <w:szCs w:val="24"/>
                <w:rtl/>
              </w:rPr>
              <w:t>147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نموذج لجلفانومتر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المحركات الكهربائية</w:t>
            </w:r>
          </w:p>
          <w:p w:rsidR="007A3DD0" w:rsidRPr="006826EE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149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>مغناطيس على شكل حدوة حصان / حلقتان معدنيتان / فرشتان من الكربون / بطارية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7A3DD0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ما العوامل التي تحدد قوة مغناطيس كهربائي؟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270852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16D30">
              <w:rPr>
                <w:b/>
                <w:bCs/>
                <w:sz w:val="24"/>
                <w:szCs w:val="24"/>
                <w:rtl/>
              </w:rPr>
              <w:t>ك  الطالب</w:t>
            </w:r>
          </w:p>
          <w:p w:rsidR="007A3DD0" w:rsidRPr="00416D30" w:rsidRDefault="007A3DD0" w:rsidP="00270852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مشابك ورق كبيرة / قطع فولاذية صغيرة / سلك معزول / بطارية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9V</w:t>
            </w: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 / مشابك ورق صغيرة / مسمار فولاذي / بطارية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6V</w:t>
            </w:r>
            <w:r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  <w:t xml:space="preserve"> / مصدر قدرة مستمر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DC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7A3DD0" w:rsidRDefault="007A3DD0">
      <w:pPr>
        <w:rPr>
          <w:rtl/>
        </w:rPr>
      </w:pPr>
    </w:p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</w:t>
            </w:r>
            <w:r>
              <w:rPr>
                <w:b/>
                <w:bCs/>
                <w:sz w:val="30"/>
                <w:szCs w:val="30"/>
                <w:rtl/>
              </w:rPr>
              <w:t>الثالث</w:t>
            </w:r>
            <w:r w:rsidRPr="00C37D67">
              <w:rPr>
                <w:b/>
                <w:bCs/>
                <w:sz w:val="30"/>
                <w:szCs w:val="30"/>
                <w:rtl/>
              </w:rPr>
              <w:t xml:space="preserve">    اسم المدرسة: </w:t>
            </w:r>
            <w:r>
              <w:rPr>
                <w:b/>
                <w:bCs/>
                <w:sz w:val="30"/>
                <w:szCs w:val="30"/>
                <w:rtl/>
              </w:rPr>
              <w:t>عكاظ الثانوية الأهلية</w:t>
            </w:r>
            <w:r w:rsidRPr="00C37D67">
              <w:rPr>
                <w:b/>
                <w:bCs/>
                <w:sz w:val="30"/>
                <w:szCs w:val="30"/>
                <w:rtl/>
              </w:rPr>
              <w:t xml:space="preserve">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كيف يؤثر المجال المغناطيسي المتغير في ملف سلكي موضوع فيه؟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C37D67" w:rsidRDefault="007A3DD0" w:rsidP="0030633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167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37D67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مغناطيسان / جلفانومتر حساساً / سلك نحاسي / ملف 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F70124">
        <w:trPr>
          <w:trHeight w:val="591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الحث الكهرومغناطيسي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168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183B4A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مغناطيس على شكل حدوة فرس / سلك / جلفانومتر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F70124">
        <w:trPr>
          <w:trHeight w:val="68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المولد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8558EC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172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431251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  <w:t>مغناطيس / ملف / حلقتان فلزيتان / فرشتان / لمبة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0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64D5F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ما العلاقة بين جهدي ملفي المحول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C37D67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7A3DD0" w:rsidRPr="00E941AA" w:rsidRDefault="007A3DD0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172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183B4A" w:rsidRDefault="007A3DD0" w:rsidP="00C21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 xml:space="preserve">ملف ثانوي / ملف ابتدائي بأعداد لفات مختلفة / مصدر جهد متناوب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مصدر جهد مستمر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DC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br/>
              <w:t xml:space="preserve"> (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 – 6V , 0 – 5A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) / أسلاك توصيل مزودة بمشابك  / مصباح كهربائي صغير متصل بأسلاك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31B21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كيف يولد التيار الكهربائي مجالاً مغناطيسياً قوياً؟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558EC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دليل التجارب العملية 40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31B21" w:rsidRDefault="007A3DD0" w:rsidP="00C21CC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  <w:t xml:space="preserve">بوصلة / مصدر قدرة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أميتر / سلك معزول / مسمار حديدي كبير / حامل حلقي مع مشبك / برادة حديد / لوح كرتون / ورقة / مسطرة مترية / شريط لاصق / علبة مشابك ورق فولاذية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C6C36">
              <w:rPr>
                <w:b/>
                <w:bCs/>
                <w:sz w:val="30"/>
                <w:szCs w:val="30"/>
                <w:rtl/>
              </w:rPr>
              <w:t xml:space="preserve">المادة: </w:t>
            </w:r>
            <w:r w:rsidRPr="00CC6C36">
              <w:rPr>
                <w:b/>
                <w:bCs/>
                <w:sz w:val="28"/>
                <w:szCs w:val="28"/>
                <w:rtl/>
              </w:rPr>
              <w:t xml:space="preserve"> فيزياء</w:t>
            </w:r>
            <w:r w:rsidRPr="00CC6C36">
              <w:rPr>
                <w:b/>
                <w:bCs/>
                <w:sz w:val="30"/>
                <w:szCs w:val="30"/>
                <w:rtl/>
              </w:rPr>
              <w:t xml:space="preserve">    الفصل الدراسي: الأول     المرحلة: ثانوي     الصف: الأول    اسم المدرسة:                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1B02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ما سبب التأرجح؟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دليل التجارب العملية 46</w:t>
            </w: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7343E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EG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كأس زجاجية مدرجة / سلك موصل معزول / حامل حلقي / مشبكا حامل حلقي / شريط لاصق / مغناطيسا حذوة فرس / ورق صنفرة ناعمة / أسلاك توصيل فم تمساح / مقاوم قدرته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0.5 W 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  <w:t xml:space="preserve"> وقيمته تتراوح بين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EG"/>
              </w:rPr>
              <w:t>1 – 10 Ω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0E624C" w:rsidRDefault="007A3DD0" w:rsidP="00C21CC4">
            <w:pPr>
              <w:spacing w:line="211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7343E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811BE" w:rsidRDefault="007A3DD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286EE6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31251" w:rsidRDefault="007A3DD0" w:rsidP="00C21C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431251" w:rsidRDefault="007A3DD0" w:rsidP="00C21CC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122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76FB6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31251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811BE" w:rsidRDefault="007A3DD0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rPr>
                <w:sz w:val="26"/>
                <w:szCs w:val="26"/>
                <w:rtl/>
              </w:rPr>
            </w:pPr>
          </w:p>
          <w:p w:rsidR="007A3DD0" w:rsidRPr="0073380A" w:rsidRDefault="007A3DD0" w:rsidP="00C21CC4">
            <w:pPr>
              <w:rPr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BA2AF7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833A0F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97F6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4137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7A3DD0" w:rsidRPr="00864537" w:rsidRDefault="007A3DD0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rPr>
                <w:b/>
                <w:bCs/>
                <w:sz w:val="26"/>
                <w:szCs w:val="26"/>
                <w:rtl/>
              </w:rPr>
            </w:pPr>
            <w:r w:rsidRPr="00C37D67">
              <w:rPr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7A3DD0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A02471" w:rsidRDefault="007A3DD0" w:rsidP="00C21CC4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A02471">
              <w:rPr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7A3DD0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64537">
              <w:rPr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7A3DD0" w:rsidRPr="00864537" w:rsidRDefault="007A3DD0" w:rsidP="00C21CC4">
            <w:pPr>
              <w:ind w:left="113" w:right="113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64537">
              <w:rPr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97250B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7A3DD0" w:rsidRPr="00416D3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C044E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D3703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545C58" w:rsidRDefault="007A3DD0" w:rsidP="00C21CC4">
            <w:pPr>
              <w:spacing w:line="211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7A3DD0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826EE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B0044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7A3DD0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spacing w:line="211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A3DD0" w:rsidRPr="00416D30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615122" w:rsidRDefault="007A3DD0" w:rsidP="00C21CC4">
            <w:pPr>
              <w:spacing w:line="211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Default="007A3DD0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3DD0" w:rsidRPr="00864537" w:rsidRDefault="007A3DD0" w:rsidP="00C21CC4">
            <w:pPr>
              <w:spacing w:line="211" w:lineRule="auto"/>
              <w:jc w:val="center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7A3DD0" w:rsidRDefault="007A3DD0"/>
    <w:sectPr w:rsidR="007A3DD0" w:rsidSect="00162BE8">
      <w:headerReference w:type="even" r:id="rId6"/>
      <w:headerReference w:type="default" r:id="rId7"/>
      <w:footerReference w:type="default" r:id="rId8"/>
      <w:pgSz w:w="16838" w:h="11906" w:orient="landscape"/>
      <w:pgMar w:top="1797" w:right="1440" w:bottom="1797" w:left="1440" w:header="567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DD0" w:rsidRDefault="007A3DD0">
      <w:r>
        <w:separator/>
      </w:r>
    </w:p>
  </w:endnote>
  <w:endnote w:type="continuationSeparator" w:id="0">
    <w:p w:rsidR="007A3DD0" w:rsidRDefault="007A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DD0" w:rsidRPr="00033194" w:rsidRDefault="007A3DD0" w:rsidP="00033194">
    <w:pPr>
      <w:jc w:val="center"/>
      <w:rPr>
        <w:b/>
        <w:bCs/>
        <w:sz w:val="24"/>
        <w:szCs w:val="24"/>
        <w:rtl/>
      </w:rPr>
    </w:pPr>
    <w:r w:rsidRPr="00A705A9">
      <w:rPr>
        <w:b/>
        <w:bCs/>
        <w:sz w:val="24"/>
        <w:szCs w:val="24"/>
        <w:u w:val="single"/>
        <w:rtl/>
      </w:rPr>
      <w:t>* فردي/ كل طالب يقوم بإجراء التجربة بنفسه</w:t>
    </w:r>
    <w:r w:rsidRPr="00033194">
      <w:rPr>
        <w:b/>
        <w:bCs/>
        <w:sz w:val="24"/>
        <w:szCs w:val="24"/>
        <w:rtl/>
      </w:rPr>
      <w:t xml:space="preserve">       </w:t>
    </w:r>
    <w:r w:rsidRPr="00A705A9">
      <w:rPr>
        <w:b/>
        <w:bCs/>
        <w:sz w:val="24"/>
        <w:szCs w:val="24"/>
        <w:u w:val="single"/>
        <w:rtl/>
      </w:rPr>
      <w:t>* مجموعات/ يوزع الطلاب إلى مجموعات محددة العدد بحيث كل مجموعه تجري التجربة بنفسها</w:t>
    </w:r>
    <w:r w:rsidRPr="00033194">
      <w:rPr>
        <w:b/>
        <w:bCs/>
        <w:sz w:val="24"/>
        <w:szCs w:val="24"/>
        <w:rtl/>
      </w:rPr>
      <w:t xml:space="preserve">       </w:t>
    </w:r>
    <w:r w:rsidRPr="00A705A9">
      <w:rPr>
        <w:b/>
        <w:bCs/>
        <w:sz w:val="24"/>
        <w:szCs w:val="24"/>
        <w:u w:val="single"/>
        <w:rtl/>
      </w:rPr>
      <w:t>* المعلم/ يقوم المعلم بإجراء التجربة أمام الطلاب</w:t>
    </w:r>
  </w:p>
  <w:p w:rsidR="007A3DD0" w:rsidRPr="00033194" w:rsidRDefault="007A3DD0" w:rsidP="00ED3BD7">
    <w:pPr>
      <w:jc w:val="center"/>
      <w:rPr>
        <w:b/>
        <w:bCs/>
        <w:sz w:val="24"/>
        <w:szCs w:val="24"/>
        <w:rtl/>
      </w:rPr>
    </w:pPr>
    <w:r w:rsidRPr="00033194">
      <w:rPr>
        <w:b/>
        <w:bCs/>
        <w:sz w:val="24"/>
        <w:szCs w:val="24"/>
        <w:rtl/>
      </w:rPr>
      <w:t>اس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>م المحض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 xml:space="preserve">ر:                                                       </w:t>
    </w:r>
    <w:r>
      <w:rPr>
        <w:b/>
        <w:bCs/>
        <w:sz w:val="24"/>
        <w:szCs w:val="24"/>
        <w:rtl/>
      </w:rPr>
      <w:t>ال</w:t>
    </w:r>
    <w:r w:rsidRPr="00033194">
      <w:rPr>
        <w:b/>
        <w:bCs/>
        <w:sz w:val="24"/>
        <w:szCs w:val="24"/>
        <w:rtl/>
      </w:rPr>
      <w:t>مشرف</w:t>
    </w:r>
    <w:r>
      <w:rPr>
        <w:b/>
        <w:bCs/>
        <w:sz w:val="24"/>
        <w:szCs w:val="24"/>
        <w:rtl/>
      </w:rPr>
      <w:t>: ا</w:t>
    </w:r>
    <w:r w:rsidRPr="00033194">
      <w:rPr>
        <w:b/>
        <w:bCs/>
        <w:sz w:val="24"/>
        <w:szCs w:val="24"/>
        <w:rtl/>
      </w:rPr>
      <w:t xml:space="preserve">                                           </w:t>
    </w:r>
    <w:r>
      <w:rPr>
        <w:b/>
        <w:bCs/>
        <w:sz w:val="24"/>
        <w:szCs w:val="24"/>
        <w:rtl/>
      </w:rPr>
      <w:t xml:space="preserve"> </w:t>
    </w:r>
    <w:r w:rsidRPr="00033194">
      <w:rPr>
        <w:b/>
        <w:bCs/>
        <w:sz w:val="24"/>
        <w:szCs w:val="24"/>
        <w:rtl/>
      </w:rPr>
      <w:t>مدي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>ر المدرس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>ة:</w:t>
    </w:r>
    <w:r>
      <w:rPr>
        <w:b/>
        <w:bCs/>
        <w:sz w:val="24"/>
        <w:szCs w:val="24"/>
        <w:rtl/>
      </w:rPr>
      <w:t xml:space="preserve"> </w:t>
    </w:r>
  </w:p>
  <w:p w:rsidR="007A3DD0" w:rsidRPr="00033194" w:rsidRDefault="007A3DD0" w:rsidP="00C01675">
    <w:pPr>
      <w:rPr>
        <w:b/>
        <w:bCs/>
        <w:sz w:val="24"/>
        <w:szCs w:val="24"/>
        <w:rtl/>
      </w:rPr>
    </w:pPr>
    <w:r>
      <w:rPr>
        <w:b/>
        <w:bCs/>
        <w:sz w:val="24"/>
        <w:szCs w:val="24"/>
        <w:rtl/>
      </w:rPr>
      <w:t xml:space="preserve">                            </w:t>
    </w:r>
    <w:r w:rsidRPr="00033194">
      <w:rPr>
        <w:b/>
        <w:bCs/>
        <w:sz w:val="24"/>
        <w:szCs w:val="24"/>
        <w:rtl/>
      </w:rPr>
      <w:t>التوقي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>ع:                                                               التوقي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 xml:space="preserve">ع:   </w:t>
    </w:r>
    <w:r>
      <w:rPr>
        <w:b/>
        <w:bCs/>
        <w:sz w:val="24"/>
        <w:szCs w:val="24"/>
        <w:rtl/>
      </w:rPr>
      <w:t xml:space="preserve">                               </w:t>
    </w:r>
    <w:r w:rsidRPr="00033194">
      <w:rPr>
        <w:b/>
        <w:bCs/>
        <w:sz w:val="24"/>
        <w:szCs w:val="24"/>
        <w:rtl/>
      </w:rPr>
      <w:t xml:space="preserve">                                          التوقي</w:t>
    </w:r>
    <w:r>
      <w:rPr>
        <w:b/>
        <w:bCs/>
        <w:sz w:val="24"/>
        <w:szCs w:val="24"/>
        <w:rtl/>
      </w:rPr>
      <w:t>ـ</w:t>
    </w:r>
    <w:r w:rsidRPr="00033194">
      <w:rPr>
        <w:b/>
        <w:bCs/>
        <w:sz w:val="24"/>
        <w:szCs w:val="24"/>
        <w:rtl/>
      </w:rPr>
      <w:t>ع:</w:t>
    </w:r>
  </w:p>
  <w:p w:rsidR="007A3DD0" w:rsidRDefault="007A3DD0" w:rsidP="00B95FCF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DD0" w:rsidRDefault="007A3DD0">
      <w:r>
        <w:separator/>
      </w:r>
    </w:p>
  </w:footnote>
  <w:footnote w:type="continuationSeparator" w:id="0">
    <w:p w:rsidR="007A3DD0" w:rsidRDefault="007A3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DD0" w:rsidRDefault="007A3DD0" w:rsidP="00A665B2">
    <w:pPr>
      <w:pStyle w:val="Header"/>
      <w:framePr w:wrap="around" w:vAnchor="text" w:hAnchor="text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>
      <w:rPr>
        <w:rStyle w:val="PageNumber"/>
        <w:rFonts w:cs="Traditional Arabic"/>
        <w:noProof/>
        <w:rtl/>
      </w:rPr>
      <w:t>2</w:t>
    </w:r>
    <w:r>
      <w:rPr>
        <w:rStyle w:val="PageNumber"/>
        <w:rFonts w:cs="Traditional Arabic"/>
      </w:rPr>
      <w:fldChar w:fldCharType="end"/>
    </w:r>
  </w:p>
  <w:p w:rsidR="007A3DD0" w:rsidRDefault="007A3DD0" w:rsidP="00A665B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DD0" w:rsidRPr="0020039A" w:rsidRDefault="007A3DD0" w:rsidP="00DD13A5">
    <w:pPr>
      <w:pStyle w:val="Header"/>
      <w:jc w:val="center"/>
      <w:rPr>
        <w:szCs w:val="32"/>
      </w:rPr>
    </w:pPr>
    <w:r>
      <w:rPr>
        <w:b/>
        <w:bCs/>
        <w:sz w:val="28"/>
        <w:szCs w:val="28"/>
        <w:u w:val="single"/>
        <w:rtl/>
      </w:rPr>
      <w:t xml:space="preserve">جدول التجارب العملية  لعام   1433/ 34 14 هـ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343"/>
    <w:rsid w:val="000147EA"/>
    <w:rsid w:val="00015952"/>
    <w:rsid w:val="00024348"/>
    <w:rsid w:val="00031B21"/>
    <w:rsid w:val="00033194"/>
    <w:rsid w:val="000413F0"/>
    <w:rsid w:val="00097AF1"/>
    <w:rsid w:val="000B4527"/>
    <w:rsid w:val="000C69D6"/>
    <w:rsid w:val="000E39C2"/>
    <w:rsid w:val="000E624C"/>
    <w:rsid w:val="00161403"/>
    <w:rsid w:val="00162BE8"/>
    <w:rsid w:val="00180ED8"/>
    <w:rsid w:val="00183B4A"/>
    <w:rsid w:val="001B02AB"/>
    <w:rsid w:val="001E050E"/>
    <w:rsid w:val="001E72B0"/>
    <w:rsid w:val="001F4AF0"/>
    <w:rsid w:val="0020039A"/>
    <w:rsid w:val="00215633"/>
    <w:rsid w:val="0023234D"/>
    <w:rsid w:val="00254E34"/>
    <w:rsid w:val="00270852"/>
    <w:rsid w:val="00270BFF"/>
    <w:rsid w:val="00272A3D"/>
    <w:rsid w:val="00280FB4"/>
    <w:rsid w:val="00286713"/>
    <w:rsid w:val="00286EE6"/>
    <w:rsid w:val="002B0FBA"/>
    <w:rsid w:val="002B731D"/>
    <w:rsid w:val="00306334"/>
    <w:rsid w:val="00320343"/>
    <w:rsid w:val="00321133"/>
    <w:rsid w:val="00321F19"/>
    <w:rsid w:val="00331563"/>
    <w:rsid w:val="00342332"/>
    <w:rsid w:val="00357F59"/>
    <w:rsid w:val="0037622B"/>
    <w:rsid w:val="003858E8"/>
    <w:rsid w:val="00396C35"/>
    <w:rsid w:val="003A03BA"/>
    <w:rsid w:val="003C3972"/>
    <w:rsid w:val="004114ED"/>
    <w:rsid w:val="00416D30"/>
    <w:rsid w:val="00431251"/>
    <w:rsid w:val="004366B8"/>
    <w:rsid w:val="004421C9"/>
    <w:rsid w:val="00484FDA"/>
    <w:rsid w:val="004923BB"/>
    <w:rsid w:val="0049739E"/>
    <w:rsid w:val="0051567F"/>
    <w:rsid w:val="00545C58"/>
    <w:rsid w:val="00554DEB"/>
    <w:rsid w:val="0056089C"/>
    <w:rsid w:val="00576FB6"/>
    <w:rsid w:val="005811BE"/>
    <w:rsid w:val="00587CB4"/>
    <w:rsid w:val="005964B7"/>
    <w:rsid w:val="005A1A47"/>
    <w:rsid w:val="005C4C80"/>
    <w:rsid w:val="00604D26"/>
    <w:rsid w:val="00615122"/>
    <w:rsid w:val="00620427"/>
    <w:rsid w:val="00664D5F"/>
    <w:rsid w:val="00667227"/>
    <w:rsid w:val="006826EE"/>
    <w:rsid w:val="006906A4"/>
    <w:rsid w:val="006B0866"/>
    <w:rsid w:val="007135E2"/>
    <w:rsid w:val="0073380A"/>
    <w:rsid w:val="00746525"/>
    <w:rsid w:val="0075707B"/>
    <w:rsid w:val="0079758C"/>
    <w:rsid w:val="007A219E"/>
    <w:rsid w:val="007A3DD0"/>
    <w:rsid w:val="007A5CC7"/>
    <w:rsid w:val="007D19F3"/>
    <w:rsid w:val="007D701B"/>
    <w:rsid w:val="007F265A"/>
    <w:rsid w:val="0081362C"/>
    <w:rsid w:val="00822EC0"/>
    <w:rsid w:val="00833A0F"/>
    <w:rsid w:val="00851F49"/>
    <w:rsid w:val="008558EC"/>
    <w:rsid w:val="008624D7"/>
    <w:rsid w:val="00864537"/>
    <w:rsid w:val="0087343E"/>
    <w:rsid w:val="008758F3"/>
    <w:rsid w:val="00897F62"/>
    <w:rsid w:val="008B0044"/>
    <w:rsid w:val="008C0C69"/>
    <w:rsid w:val="008C21CD"/>
    <w:rsid w:val="008E0AE8"/>
    <w:rsid w:val="008E4836"/>
    <w:rsid w:val="008E4C53"/>
    <w:rsid w:val="008F6BFC"/>
    <w:rsid w:val="00903B5C"/>
    <w:rsid w:val="0092441D"/>
    <w:rsid w:val="00944590"/>
    <w:rsid w:val="00956651"/>
    <w:rsid w:val="0097250B"/>
    <w:rsid w:val="00977E6A"/>
    <w:rsid w:val="00996AF7"/>
    <w:rsid w:val="009B71D8"/>
    <w:rsid w:val="009D371F"/>
    <w:rsid w:val="009E7746"/>
    <w:rsid w:val="00A02471"/>
    <w:rsid w:val="00A04DB3"/>
    <w:rsid w:val="00A0749A"/>
    <w:rsid w:val="00A122AA"/>
    <w:rsid w:val="00A22003"/>
    <w:rsid w:val="00A33FBA"/>
    <w:rsid w:val="00A46A00"/>
    <w:rsid w:val="00A665B2"/>
    <w:rsid w:val="00A705A9"/>
    <w:rsid w:val="00A8457C"/>
    <w:rsid w:val="00A97EFB"/>
    <w:rsid w:val="00AA6DE8"/>
    <w:rsid w:val="00B01F76"/>
    <w:rsid w:val="00B0378B"/>
    <w:rsid w:val="00B25466"/>
    <w:rsid w:val="00B25DF5"/>
    <w:rsid w:val="00B63C1B"/>
    <w:rsid w:val="00B92658"/>
    <w:rsid w:val="00B95FCF"/>
    <w:rsid w:val="00BA2AF7"/>
    <w:rsid w:val="00BC4623"/>
    <w:rsid w:val="00BD52A0"/>
    <w:rsid w:val="00C01675"/>
    <w:rsid w:val="00C02C81"/>
    <w:rsid w:val="00C044E8"/>
    <w:rsid w:val="00C119F4"/>
    <w:rsid w:val="00C15648"/>
    <w:rsid w:val="00C21CC4"/>
    <w:rsid w:val="00C24FA0"/>
    <w:rsid w:val="00C2613B"/>
    <w:rsid w:val="00C37D67"/>
    <w:rsid w:val="00C74920"/>
    <w:rsid w:val="00C81780"/>
    <w:rsid w:val="00C86633"/>
    <w:rsid w:val="00CA3692"/>
    <w:rsid w:val="00CA423C"/>
    <w:rsid w:val="00CA61CE"/>
    <w:rsid w:val="00CB2202"/>
    <w:rsid w:val="00CB74B1"/>
    <w:rsid w:val="00CC6C36"/>
    <w:rsid w:val="00D37032"/>
    <w:rsid w:val="00D41374"/>
    <w:rsid w:val="00D640FD"/>
    <w:rsid w:val="00D73D04"/>
    <w:rsid w:val="00D910CE"/>
    <w:rsid w:val="00DA4D56"/>
    <w:rsid w:val="00DA5046"/>
    <w:rsid w:val="00DC1D58"/>
    <w:rsid w:val="00DD13A5"/>
    <w:rsid w:val="00E01A2D"/>
    <w:rsid w:val="00E45C53"/>
    <w:rsid w:val="00E501A2"/>
    <w:rsid w:val="00E5197E"/>
    <w:rsid w:val="00E941AA"/>
    <w:rsid w:val="00E94E6D"/>
    <w:rsid w:val="00EB40B5"/>
    <w:rsid w:val="00ED3BD7"/>
    <w:rsid w:val="00ED3D92"/>
    <w:rsid w:val="00ED4A9F"/>
    <w:rsid w:val="00ED7BA4"/>
    <w:rsid w:val="00EF4228"/>
    <w:rsid w:val="00EF64D9"/>
    <w:rsid w:val="00F11751"/>
    <w:rsid w:val="00F23660"/>
    <w:rsid w:val="00F52954"/>
    <w:rsid w:val="00F54753"/>
    <w:rsid w:val="00F70124"/>
    <w:rsid w:val="00FA76EC"/>
    <w:rsid w:val="00FB094F"/>
    <w:rsid w:val="00FB5483"/>
    <w:rsid w:val="00FE25D5"/>
    <w:rsid w:val="00FE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FCF"/>
    <w:pPr>
      <w:bidi/>
    </w:pPr>
    <w:rPr>
      <w:rFonts w:cs="Traditional Arabic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5FC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2C9D"/>
    <w:rPr>
      <w:rFonts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B95FC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2C9D"/>
    <w:rPr>
      <w:rFonts w:cs="Traditional Arabic"/>
      <w:sz w:val="20"/>
      <w:szCs w:val="20"/>
      <w:lang w:eastAsia="ar-SA"/>
    </w:rPr>
  </w:style>
  <w:style w:type="table" w:styleId="TableGrid">
    <w:name w:val="Table Grid"/>
    <w:basedOn w:val="TableNormal"/>
    <w:uiPriority w:val="99"/>
    <w:rsid w:val="00B95FCF"/>
    <w:pPr>
      <w:bidi/>
    </w:pPr>
    <w:rPr>
      <w:rFonts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80E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C9D"/>
    <w:rPr>
      <w:sz w:val="0"/>
      <w:szCs w:val="0"/>
      <w:lang w:eastAsia="ar-SA"/>
    </w:rPr>
  </w:style>
  <w:style w:type="character" w:styleId="PageNumber">
    <w:name w:val="page number"/>
    <w:basedOn w:val="DefaultParagraphFont"/>
    <w:uiPriority w:val="99"/>
    <w:rsid w:val="00A665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13</Pages>
  <Words>1758</Words>
  <Characters>10022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المادة:                 المرحلة:                الصف:          اسم المدرسة:                        اسم المعلم:</dc:title>
  <dc:subject/>
  <dc:creator>MAHMOUD RAFAAT</dc:creator>
  <cp:keywords/>
  <dc:description/>
  <cp:lastModifiedBy>Toshiba</cp:lastModifiedBy>
  <cp:revision>2</cp:revision>
  <cp:lastPrinted>2006-10-01T22:23:00Z</cp:lastPrinted>
  <dcterms:created xsi:type="dcterms:W3CDTF">2012-09-16T19:10:00Z</dcterms:created>
  <dcterms:modified xsi:type="dcterms:W3CDTF">2012-09-16T19:10:00Z</dcterms:modified>
</cp:coreProperties>
</file>